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——新凤居委会办公场所租金项目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新凤居委会办公场所租金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合同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新凤居委会办公场所租金，按合同一年一付，一年租金为25万元整，共25万元整。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/>
                <w:kern w:val="2"/>
                <w:sz w:val="24"/>
                <w:szCs w:val="24"/>
                <w:lang w:val="en-US" w:eastAsia="zh-CN"/>
              </w:rPr>
              <w:t>新凤社区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25.000000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25.000000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25.000000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主楼203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新凤居委会办公场所租金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主要工作内容：新凤居委会办公场所租金，按合同三年一付，一年租金为25万元整，共75万元整。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项目实施的必要性：新凤居委会办公场所租金，按合同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年一付，一年租金为25万元整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36E47CE"/>
    <w:rsid w:val="0A5D4D63"/>
    <w:rsid w:val="0DF2447C"/>
    <w:rsid w:val="13F73D10"/>
    <w:rsid w:val="27A56F99"/>
    <w:rsid w:val="2D224A96"/>
    <w:rsid w:val="2F471EE1"/>
    <w:rsid w:val="308113CB"/>
    <w:rsid w:val="31FC0A2C"/>
    <w:rsid w:val="34B53ED7"/>
    <w:rsid w:val="4F815F87"/>
    <w:rsid w:val="4FEA21C6"/>
    <w:rsid w:val="54F9326F"/>
    <w:rsid w:val="59467262"/>
    <w:rsid w:val="625005B0"/>
    <w:rsid w:val="62F37D64"/>
    <w:rsid w:val="651C2939"/>
    <w:rsid w:val="6D535020"/>
    <w:rsid w:val="75AF2321"/>
    <w:rsid w:val="7C8D7F4E"/>
    <w:rsid w:val="7D172E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2024-08-30T08:26:15Z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